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D27F1" w:rsidTr="002D27F1" w14:paraId="540234A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7F1" w:rsidRDefault="002D27F1" w14:paraId="7DF6A666" w14:textId="12C51FA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7F1" w:rsidRDefault="002D27F1" w14:paraId="7A5A850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D27F1" w:rsidRDefault="002D27F1" w14:paraId="7DAF101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D27F1" w:rsidRDefault="002D27F1" w14:paraId="4008865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D27F1" w:rsidRDefault="002D27F1" w14:paraId="22167E9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D27F1" w:rsidP="002D27F1" w:rsidRDefault="002D27F1" w14:paraId="73ABACE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D27F1" w:rsidP="002D27F1" w:rsidRDefault="002D27F1" w14:paraId="1C162FB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D27F1" w:rsidP="002D27F1" w:rsidRDefault="002D27F1" w14:paraId="1A31E9C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St-2636/2019</w:t>
      </w:r>
    </w:p>
    <w:p w:rsidR="002D27F1" w:rsidP="002D27F1" w:rsidRDefault="002D27F1" w14:paraId="07E27720" w14:textId="77777777">
      <w:pPr>
        <w:tabs>
          <w:tab w:val="left" w:pos="709"/>
        </w:tabs>
      </w:pPr>
      <w:r>
        <w:t xml:space="preserve"> </w:t>
      </w:r>
    </w:p>
    <w:p w:rsidR="002D27F1" w:rsidP="002D27F1" w:rsidRDefault="002D27F1" w14:paraId="1600B57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D27F1" w:rsidP="002D27F1" w:rsidRDefault="002D27F1" w14:paraId="343E11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D27F1" w:rsidP="002D27F1" w:rsidRDefault="002D27F1" w14:paraId="4C243811" w14:textId="77777777">
      <w:pPr>
        <w:tabs>
          <w:tab w:val="left" w:pos="709"/>
        </w:tabs>
      </w:pPr>
    </w:p>
    <w:p w:rsidR="002D27F1" w:rsidP="002D27F1" w:rsidRDefault="002D27F1" w14:paraId="2487C1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D27F1" w:rsidP="002D27F1" w:rsidRDefault="002D27F1" w14:paraId="07188B0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D27F1" w:rsidP="002D27F1" w:rsidRDefault="002D27F1" w14:paraId="539B22E0" w14:textId="77777777">
      <w:pPr>
        <w:tabs>
          <w:tab w:val="left" w:pos="709"/>
        </w:tabs>
      </w:pPr>
    </w:p>
    <w:p w:rsidR="002D27F1" w:rsidP="002D27F1" w:rsidRDefault="002D27F1" w14:paraId="0195CB3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D27F1" w:rsidP="002D27F1" w:rsidRDefault="002D27F1" w14:paraId="6AA1964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D27F1" w:rsidP="002D27F1" w:rsidRDefault="002D27F1" w14:paraId="5410175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D27F1" w:rsidP="002D27F1" w:rsidRDefault="002D27F1" w14:paraId="085B295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D27F1" w:rsidP="002D27F1" w:rsidRDefault="002D27F1" w14:paraId="2C4E8B56" w14:textId="77777777">
      <w:pPr>
        <w:tabs>
          <w:tab w:val="left" w:pos="709"/>
        </w:tabs>
      </w:pPr>
    </w:p>
    <w:p w:rsidR="002D27F1" w:rsidP="002D27F1" w:rsidRDefault="002D27F1" w14:paraId="5C441EB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D27F1" w:rsidP="002D27F1" w:rsidRDefault="002D27F1" w14:paraId="3C5AF5FF" w14:textId="77777777">
      <w:pPr>
        <w:tabs>
          <w:tab w:val="left" w:pos="709"/>
        </w:tabs>
        <w:jc w:val="both"/>
      </w:pPr>
    </w:p>
    <w:p w:rsidR="002D27F1" w:rsidP="002D27F1" w:rsidRDefault="002D27F1" w14:paraId="089C153A" w14:textId="77777777">
      <w:pPr>
        <w:tabs>
          <w:tab w:val="left" w:pos="709"/>
        </w:tabs>
      </w:pPr>
      <w:r>
        <w:t xml:space="preserve"> </w:t>
      </w:r>
      <w:r>
        <w:tab/>
        <w:t>17. St-2636/2019</w:t>
      </w:r>
    </w:p>
    <w:p w:rsidR="002D27F1" w:rsidP="002D27F1" w:rsidRDefault="002D27F1" w14:paraId="66E70086" w14:textId="77777777">
      <w:pPr>
        <w:tabs>
          <w:tab w:val="left" w:pos="709"/>
        </w:tabs>
      </w:pPr>
    </w:p>
    <w:p w:rsidR="002D27F1" w:rsidP="002D27F1" w:rsidRDefault="002D27F1" w14:paraId="470C063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D27F1" w:rsidP="002D27F1" w:rsidRDefault="002D27F1" w14:paraId="33568D1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D27F1" w:rsidP="002D27F1" w:rsidRDefault="002D27F1" w14:paraId="1A70B9C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D27F1" w:rsidP="002D27F1" w:rsidRDefault="002D27F1" w14:paraId="7192CC45" w14:textId="77777777">
      <w:pPr>
        <w:tabs>
          <w:tab w:val="left" w:pos="709"/>
        </w:tabs>
        <w:ind w:firstLine="708"/>
        <w:jc w:val="both"/>
      </w:pPr>
    </w:p>
    <w:p w:rsidR="002D27F1" w:rsidP="002D27F1" w:rsidRDefault="002D27F1" w14:paraId="27B364E2" w14:textId="77777777">
      <w:pPr>
        <w:tabs>
          <w:tab w:val="left" w:pos="709"/>
        </w:tabs>
        <w:jc w:val="both"/>
      </w:pPr>
      <w:r>
        <w:t xml:space="preserve">protiv </w:t>
      </w:r>
    </w:p>
    <w:p w:rsidR="002D27F1" w:rsidP="002D27F1" w:rsidRDefault="002D27F1" w14:paraId="283208A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D27F1" w:rsidP="002D27F1" w:rsidRDefault="002D27F1" w14:paraId="228273EA" w14:textId="77777777">
      <w:pPr>
        <w:tabs>
          <w:tab w:val="left" w:pos="709"/>
        </w:tabs>
        <w:ind w:left="708"/>
        <w:jc w:val="both"/>
      </w:pPr>
      <w:r>
        <w:tab/>
        <w:t>A-G KRAPINA j.d.o.o., Lukovčak, Lukovčak 62, OIB: 04277480026</w:t>
      </w:r>
    </w:p>
    <w:p w:rsidR="002D27F1" w:rsidP="002D27F1" w:rsidRDefault="002D27F1" w14:paraId="01A5A6E9" w14:textId="77777777">
      <w:pPr>
        <w:tabs>
          <w:tab w:val="left" w:pos="709"/>
        </w:tabs>
        <w:ind w:left="708"/>
        <w:jc w:val="both"/>
      </w:pPr>
    </w:p>
    <w:p w:rsidR="002D27F1" w:rsidP="002D27F1" w:rsidRDefault="002D27F1" w14:paraId="4B00F66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D27F1" w:rsidP="002D27F1" w:rsidRDefault="002D27F1" w14:paraId="7EF90137" w14:textId="77777777">
      <w:pPr>
        <w:tabs>
          <w:tab w:val="left" w:pos="709"/>
        </w:tabs>
        <w:jc w:val="both"/>
      </w:pPr>
    </w:p>
    <w:p w:rsidR="002D27F1" w:rsidP="002D27F1" w:rsidRDefault="002D27F1" w14:paraId="31B08AB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D27F1" w:rsidP="002D27F1" w:rsidRDefault="002D27F1" w14:paraId="5CC5C845" w14:textId="77777777">
      <w:pPr>
        <w:tabs>
          <w:tab w:val="left" w:pos="709"/>
        </w:tabs>
      </w:pPr>
    </w:p>
    <w:p w:rsidR="002D27F1" w:rsidP="002D27F1" w:rsidRDefault="002D27F1" w14:paraId="2AA0F7B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D27F1" w:rsidP="002D27F1" w:rsidRDefault="002D27F1" w14:paraId="7C4B78CC" w14:textId="77777777">
      <w:pPr>
        <w:tabs>
          <w:tab w:val="left" w:pos="709"/>
        </w:tabs>
      </w:pPr>
    </w:p>
    <w:p w:rsidR="002D27F1" w:rsidP="002D27F1" w:rsidRDefault="002D27F1" w14:paraId="7666241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D27F1" w:rsidP="002D27F1" w:rsidRDefault="002D27F1" w14:paraId="47837B7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D27F1" w:rsidP="002D27F1" w:rsidRDefault="002D27F1" w14:paraId="1A2480D7" w14:textId="77777777">
      <w:pPr>
        <w:tabs>
          <w:tab w:val="left" w:pos="709"/>
        </w:tabs>
      </w:pPr>
    </w:p>
    <w:p w:rsidR="002D27F1" w:rsidP="002D27F1" w:rsidRDefault="002D27F1" w14:paraId="056F6E3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9EC578" w14:textId="059EC57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27F1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D27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7F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7F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7F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7F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D27F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D27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D27F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F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F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F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F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D27F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27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7F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2019.</izvorni_sadrzaj>
    <derivirana_varijabla naziv="DomainObject.Predmet.DatumIzradeOptuznogAkta_1">24. listopada 2019.</derivirana_varijabla>
  </DomainObject.Predmet.DatumIzradeOptuznogAkta>
  <DomainObject.Predmet.DatumIzradeOptuznogAktaFormated>
    <izvorni_sadrzaj>24.10.2019.</izvorni_sadrzaj>
    <derivirana_varijabla naziv="DomainObject.Predmet.DatumIzradeOptuznogAktaFormated_1">24.10.2019.</derivirana_varijabla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2019.</izvorni_sadrzaj>
    <derivirana_varijabla naziv="DomainObject.Predmet.DatumPrimitkaOptuznogAkta_1">24.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St-2636/2019</izvorni_sadrzaj>
    <derivirana_varijabla naziv="DomainObject.Predmet.OznakaBroj_1">St-2636/2019</derivirana_varijabla>
  </DomainObject.Predmet.OznakaBroj>
  <DomainObject.Predmet.OznakaBrojOptuznogAkta>
    <izvorni_sadrzaj>04-06-19-4623</izvorni_sadrzaj>
    <derivirana_varijabla naziv="DomainObject.Predmet.OznakaBrojOptuznogAkta_1">04-06-19-4623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KRAPINA j.d.o.o.za trgovinu i usluge</izvorni_sadrzaj>
    <derivirana_varijabla naziv="DomainObject.Predmet.ProtustrankaFormated_1">  A-G KRAPINA j.d.o.o.za trgovinu i usluge</derivirana_varijabla>
  </DomainObject.Predmet.ProtustrankaFormated>
  <DomainObject.Predmet.ProtustrankaFormatedOIB>
    <izvorni_sadrzaj>  A-G KRAPINA j.d.o.o.za trgovinu i usluge, OIB 04277480026</izvorni_sadrzaj>
    <derivirana_varijabla naziv="DomainObject.Predmet.ProtustrankaFormatedOIB_1">  A-G KRAPINA j.d.o.o.za trgovinu i usluge, OIB 04277480026</derivirana_varijabla>
  </DomainObject.Predmet.ProtustrankaFormatedOIB>
  <DomainObject.Predmet.ProtustrankaFormatedWithAdress>
    <izvorni_sadrzaj> A-G KRAPINA j.d.o.o.za trgovinu i usluge, Lukovčak 62, 49225 Lukovčak</izvorni_sadrzaj>
    <derivirana_varijabla naziv="DomainObject.Predmet.ProtustrankaFormatedWithAdress_1"> A-G KRAPINA j.d.o.o.za trgovinu i usluge, Lukovčak 62, 49225 Lukovčak</derivirana_varijabla>
  </DomainObject.Predmet.ProtustrankaFormatedWithAdress>
  <DomainObject.Predmet.ProtustrankaFormatedWithAdressOIB>
    <izvorni_sadrzaj> A-G KRAPINA j.d.o.o.za trgovinu i usluge, OIB 04277480026, Lukovčak 62, 49225 Lukovčak</izvorni_sadrzaj>
    <derivirana_varijabla naziv="DomainObject.Predmet.ProtustrankaFormatedWithAdressOIB_1"> A-G KRAPINA j.d.o.o.za trgovinu i usluge, OIB 04277480026, Lukovčak 62, 49225 Lukovčak</derivirana_varijabla>
  </DomainObject.Predmet.ProtustrankaFormatedWithAdressOIB>
  <DomainObject.Predmet.ProtustrankaWithAdress>
    <izvorni_sadrzaj>A-G KRAPINA j.d.o.o.za trgovinu i usluge Lukovčak 62, 49225 Lukovčak</izvorni_sadrzaj>
    <derivirana_varijabla naziv="DomainObject.Predmet.ProtustrankaWithAdress_1">A-G KRAPINA j.d.o.o.za trgovinu i usluge Lukovčak 62, 49225 Lukovčak</derivirana_varijabla>
  </DomainObject.Predmet.ProtustrankaWithAdress>
  <DomainObject.Predmet.ProtustrankaWithAdressOIB>
    <izvorni_sadrzaj>A-G KRAPINA j.d.o.o.za trgovinu i usluge, OIB 04277480026, Lukovčak 62, 49225 Lukovčak</izvorni_sadrzaj>
    <derivirana_varijabla naziv="DomainObject.Predmet.ProtustrankaWithAdressOIB_1">A-G KRAPINA j.d.o.o.za trgovinu i usluge, OIB 04277480026, Lukovčak 62, 49225 Lukovčak</derivirana_varijabla>
  </DomainObject.Predmet.ProtustrankaWithAdressOIB>
  <DomainObject.Predmet.ProtustrankaNazivFormated>
    <izvorni_sadrzaj>A-G KRAPINA j.d.o.o.za trgovinu i usluge</izvorni_sadrzaj>
    <derivirana_varijabla naziv="DomainObject.Predmet.ProtustrankaNazivFormated_1">A-G KRAPINA j.d.o.o.za trgovinu i usluge</derivirana_varijabla>
  </DomainObject.Predmet.ProtustrankaNazivFormated>
  <DomainObject.Predmet.ProtustrankaNazivFormatedOIB>
    <izvorni_sadrzaj>A-G KRAPINA j.d.o.o.za trgovinu i usluge, OIB 04277480026</izvorni_sadrzaj>
    <derivirana_varijabla naziv="DomainObject.Predmet.ProtustrankaNazivFormatedOIB_1">A-G KRAPINA j.d.o.o.za trgovinu i usluge, OIB 04277480026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A-G KRAPINA j.d.o.o.za trgovinu i usluge</item>
    </izvorni_sadrzaj>
    <derivirana_varijabla naziv="DomainObject.Predmet.ProtuStrankaListFormated_1">
      <item>A-G KRAPINA j.d.o.o.za trgovinu i usluge</item>
    </derivirana_varijabla>
  </DomainObject.Predmet.ProtuStrankaListFormated>
  <DomainObject.Predmet.ProtuStrankaListFormatedOIB>
    <izvorni_sadrzaj>
      <item>A-G KRAPINA j.d.o.o.za trgovinu i usluge, OIB 04277480026</item>
    </izvorni_sadrzaj>
    <derivirana_varijabla naziv="DomainObject.Predmet.ProtuStrankaListFormatedOIB_1">
      <item>A-G KRAPINA j.d.o.o.za trgovinu i usluge, OIB 04277480026</item>
    </derivirana_varijabla>
  </DomainObject.Predmet.ProtuStrankaListFormatedOIB>
  <DomainObject.Predmet.ProtuStrankaListFormatedWithAdress>
    <izvorni_sadrzaj>
      <item>A-G KRAPINA j.d.o.o.za trgovinu i usluge, Lukovčak 62, 49225 Lukovčak</item>
    </izvorni_sadrzaj>
    <derivirana_varijabla naziv="DomainObject.Predmet.ProtuStrankaListFormatedWithAdress_1">
      <item>A-G KRAPINA j.d.o.o.za trgovinu i usluge, Lukovčak 62, 49225 Lukovčak</item>
    </derivirana_varijabla>
  </DomainObject.Predmet.ProtuStrankaListFormatedWithAdress>
  <DomainObject.Predmet.ProtuStrankaListFormatedWithAdressOIB>
    <izvorni_sadrzaj>
      <item>A-G KRAPINA j.d.o.o.za trgovinu i usluge, OIB 04277480026, Lukovčak 62, 49225 Lukovčak</item>
    </izvorni_sadrzaj>
    <derivirana_varijabla naziv="DomainObject.Predmet.ProtuStrankaListFormatedWithAdressOIB_1">
      <item>A-G KRAPINA j.d.o.o.za trgovinu i usluge, OIB 04277480026, Lukovčak 62, 49225 Lukovčak</item>
    </derivirana_varijabla>
  </DomainObject.Predmet.ProtuStrankaListFormatedWithAdressOIB>
  <DomainObject.Predmet.ProtuStrankaListNazivFormated>
    <izvorni_sadrzaj>
      <item>A-G KRAPINA j.d.o.o.za trgovinu i usluge</item>
    </izvorni_sadrzaj>
    <derivirana_varijabla naziv="DomainObject.Predmet.ProtuStrankaListNazivFormated_1">
      <item>A-G KRAPINA j.d.o.o.za trgovinu i usluge</item>
    </derivirana_varijabla>
  </DomainObject.Predmet.ProtuStrankaListNazivFormated>
  <DomainObject.Predmet.ProtuStrankaListNazivFormatedOIB>
    <izvorni_sadrzaj>
      <item>A-G KRAPINA j.d.o.o.za trgovinu i usluge, OIB 04277480026</item>
    </izvorni_sadrzaj>
    <derivirana_varijabla naziv="DomainObject.Predmet.ProtuStrankaListNazivFormatedOIB_1">
      <item>A-G KRAPINA j.d.o.o.za trgovinu i usluge, OIB 04277480026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A-G KRAPINA j.d.o.o.za trgovinu i usluge</izvorni_sadrzaj>
    <derivirana_varijabla naziv="DomainObject.Predmet.ProtustrankaIDrugi_1">A-G KRAPINA j.d.o.o.za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A-G KRAPINA j.d.o.o.za trgovinu i usluge, OIB 04277480026, Lukovčak 62, 49225 Lukovčak</izvorni_sadrzaj>
    <derivirana_varijabla naziv="DomainObject.Predmet.ProtustrankaIDrugiAdressOIB_1">A-G KRAPINA j.d.o.o.za trgovinu i usluge, OIB 04277480026, Lukovčak 62, 49225 Lukovčak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A-G KRAPINA j.d.o.o.za trgovinu i usluge</item>
      <item>Financijska agencija</item>
    </izvorni_sadrzaj>
    <derivirana_varijabla naziv="DomainObject.Predmet.SudioniciListNaziv_1">
      <item>A-G KRAPINA j.d.o.o.za trgovinu i usluge</item>
      <item>Financijska agencija</item>
    </derivirana_varijabla>
  </DomainObject.Predmet.SudioniciListNaziv>
  <DomainObject.Predmet.SudioniciListAdressOIB>
    <izvorni_sadrzaj>
      <item>A-G KRAPINA j.d.o.o.za trgovinu i usluge, OIB 04277480026, Lukovčak 62,49225 Lukovčak</item>
      <item>Financijska agencija, OIB 85821130368, TRG SVIBANJSKIH ŽRTAVA 1995. 1,10000 Zagreb</item>
    </izvorni_sadrzaj>
    <derivirana_varijabla naziv="DomainObject.Predmet.SudioniciListAdressOIB_1">
      <item>A-G KRAPINA j.d.o.o.za trgovinu i usluge, OIB 04277480026, Lukovčak 62,49225 Lukovčak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04277480026</item>
      <item>, OIB 85821130368</item>
    </izvorni_sadrzaj>
    <derivirana_varijabla naziv="DomainObject.Predmet.SudioniciListNazivOIB_1">
      <item>, OIB 04277480026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